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63E" w:rsidRPr="00994F8D" w:rsidRDefault="009B063E" w:rsidP="009B0F90">
      <w:pPr>
        <w:jc w:val="center"/>
        <w:rPr>
          <w:b/>
          <w:bCs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20.85pt;margin-top:-27pt;width:39pt;height:48.75pt;z-index:-251658240;visibility:visible">
            <v:imagedata r:id="rId7" o:title=""/>
          </v:shape>
        </w:pict>
      </w:r>
    </w:p>
    <w:p w:rsidR="009B063E" w:rsidRPr="00994F8D" w:rsidRDefault="009B063E" w:rsidP="009B0F90">
      <w:pPr>
        <w:jc w:val="center"/>
        <w:rPr>
          <w:b/>
          <w:bCs/>
        </w:rPr>
      </w:pPr>
    </w:p>
    <w:p w:rsidR="009B063E" w:rsidRPr="00994F8D" w:rsidRDefault="009B063E" w:rsidP="009B0F90">
      <w:pPr>
        <w:jc w:val="center"/>
        <w:rPr>
          <w:b/>
          <w:bCs/>
        </w:rPr>
      </w:pPr>
    </w:p>
    <w:p w:rsidR="009B063E" w:rsidRPr="00994F8D" w:rsidRDefault="009B063E" w:rsidP="009B0F90">
      <w:pPr>
        <w:jc w:val="center"/>
        <w:rPr>
          <w:b/>
          <w:bCs/>
          <w:sz w:val="28"/>
          <w:szCs w:val="28"/>
        </w:rPr>
      </w:pPr>
      <w:r w:rsidRPr="00994F8D">
        <w:rPr>
          <w:b/>
          <w:bCs/>
          <w:sz w:val="28"/>
          <w:szCs w:val="28"/>
        </w:rPr>
        <w:t>АДМИНИСТРАЦИЯ МУНИЦИПАЛЬНОГО ОБРАЗОВАНИЯ</w:t>
      </w:r>
    </w:p>
    <w:p w:rsidR="009B063E" w:rsidRPr="00994F8D" w:rsidRDefault="009B063E" w:rsidP="009B0F90">
      <w:pPr>
        <w:jc w:val="center"/>
        <w:rPr>
          <w:b/>
          <w:bCs/>
          <w:sz w:val="28"/>
          <w:szCs w:val="28"/>
        </w:rPr>
      </w:pPr>
      <w:r w:rsidRPr="00994F8D">
        <w:rPr>
          <w:b/>
          <w:bCs/>
          <w:sz w:val="28"/>
          <w:szCs w:val="28"/>
        </w:rPr>
        <w:t>ТБИЛИССКИЙ РАЙОН</w:t>
      </w:r>
    </w:p>
    <w:p w:rsidR="009B063E" w:rsidRPr="00994F8D" w:rsidRDefault="009B063E" w:rsidP="009B0F90">
      <w:pPr>
        <w:jc w:val="center"/>
        <w:rPr>
          <w:b/>
          <w:bCs/>
        </w:rPr>
      </w:pPr>
    </w:p>
    <w:p w:rsidR="009B063E" w:rsidRPr="00994F8D" w:rsidRDefault="009B063E" w:rsidP="009B0F90">
      <w:pPr>
        <w:jc w:val="center"/>
        <w:rPr>
          <w:b/>
          <w:bCs/>
          <w:sz w:val="32"/>
          <w:szCs w:val="32"/>
        </w:rPr>
      </w:pPr>
      <w:r w:rsidRPr="00994F8D">
        <w:rPr>
          <w:b/>
          <w:bCs/>
          <w:sz w:val="32"/>
          <w:szCs w:val="32"/>
        </w:rPr>
        <w:t>ПОСТАНОВЛЕНИЕ</w:t>
      </w:r>
    </w:p>
    <w:p w:rsidR="009B063E" w:rsidRPr="00994F8D" w:rsidRDefault="009B063E" w:rsidP="009B0F90">
      <w:pPr>
        <w:jc w:val="center"/>
        <w:rPr>
          <w:b/>
          <w:bCs/>
          <w:sz w:val="20"/>
          <w:szCs w:val="20"/>
        </w:rPr>
      </w:pPr>
    </w:p>
    <w:p w:rsidR="009B063E" w:rsidRPr="00994F8D" w:rsidRDefault="009B063E" w:rsidP="009B0F90">
      <w:pPr>
        <w:rPr>
          <w:sz w:val="28"/>
          <w:szCs w:val="28"/>
        </w:rPr>
      </w:pPr>
      <w:r w:rsidRPr="00994F8D">
        <w:rPr>
          <w:sz w:val="28"/>
          <w:szCs w:val="28"/>
        </w:rPr>
        <w:t>от _______________                                                                                        № _____</w:t>
      </w:r>
    </w:p>
    <w:p w:rsidR="009B063E" w:rsidRPr="00994F8D" w:rsidRDefault="009B063E" w:rsidP="009B0F90">
      <w:pPr>
        <w:jc w:val="center"/>
        <w:rPr>
          <w:sz w:val="28"/>
          <w:szCs w:val="28"/>
        </w:rPr>
      </w:pPr>
      <w:r w:rsidRPr="00994F8D">
        <w:t>ст-ца Тбилисская</w:t>
      </w:r>
    </w:p>
    <w:p w:rsidR="009B063E" w:rsidRPr="00994F8D" w:rsidRDefault="009B063E" w:rsidP="00D935A3">
      <w:pPr>
        <w:rPr>
          <w:sz w:val="28"/>
          <w:szCs w:val="28"/>
        </w:rPr>
      </w:pPr>
    </w:p>
    <w:p w:rsidR="009B063E" w:rsidRPr="00994F8D" w:rsidRDefault="009B063E" w:rsidP="00D935A3">
      <w:pPr>
        <w:rPr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1E0"/>
      </w:tblPr>
      <w:tblGrid>
        <w:gridCol w:w="851"/>
        <w:gridCol w:w="8137"/>
        <w:gridCol w:w="840"/>
      </w:tblGrid>
      <w:tr w:rsidR="009B063E" w:rsidRPr="00994F8D">
        <w:tc>
          <w:tcPr>
            <w:tcW w:w="851" w:type="dxa"/>
          </w:tcPr>
          <w:p w:rsidR="009B063E" w:rsidRPr="00994F8D" w:rsidRDefault="009B063E" w:rsidP="00A93B44">
            <w:pPr>
              <w:rPr>
                <w:sz w:val="28"/>
                <w:szCs w:val="28"/>
              </w:rPr>
            </w:pPr>
          </w:p>
        </w:tc>
        <w:tc>
          <w:tcPr>
            <w:tcW w:w="8137" w:type="dxa"/>
          </w:tcPr>
          <w:p w:rsidR="009B063E" w:rsidRPr="00480B23" w:rsidRDefault="009B063E" w:rsidP="00D43FB6">
            <w:pPr>
              <w:pStyle w:val="Heading1"/>
              <w:spacing w:before="0" w:after="0"/>
              <w:rPr>
                <w:rFonts w:ascii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480B23">
              <w:rPr>
                <w:rFonts w:ascii="Times New Roman" w:hAnsi="Times New Roman" w:cs="Times New Roman"/>
                <w:kern w:val="0"/>
                <w:sz w:val="28"/>
                <w:szCs w:val="28"/>
                <w:lang w:eastAsia="ru-RU"/>
              </w:rPr>
              <w:t>Об установлении требований к порядку разработки и принятия правовых актов о нормировании в сфере закупок товаров, работ, услуг для обеспечения муниципальных нужд муниципального образования Тбилисский район, содержанию указанных актов и обеспечению их исполнения</w:t>
            </w:r>
          </w:p>
        </w:tc>
        <w:tc>
          <w:tcPr>
            <w:tcW w:w="840" w:type="dxa"/>
          </w:tcPr>
          <w:p w:rsidR="009B063E" w:rsidRPr="00994F8D" w:rsidRDefault="009B063E" w:rsidP="00A93B44">
            <w:pPr>
              <w:rPr>
                <w:sz w:val="28"/>
                <w:szCs w:val="28"/>
              </w:rPr>
            </w:pPr>
          </w:p>
        </w:tc>
      </w:tr>
    </w:tbl>
    <w:p w:rsidR="009B063E" w:rsidRPr="00994F8D" w:rsidRDefault="009B063E" w:rsidP="00A93B44">
      <w:pPr>
        <w:rPr>
          <w:sz w:val="28"/>
          <w:szCs w:val="28"/>
        </w:rPr>
      </w:pPr>
    </w:p>
    <w:p w:rsidR="009B063E" w:rsidRPr="00994F8D" w:rsidRDefault="009B063E" w:rsidP="00A93B44">
      <w:pPr>
        <w:rPr>
          <w:sz w:val="28"/>
          <w:szCs w:val="28"/>
        </w:rPr>
      </w:pPr>
    </w:p>
    <w:p w:rsidR="009B063E" w:rsidRPr="00994F8D" w:rsidRDefault="009B063E" w:rsidP="00D43FB6">
      <w:pPr>
        <w:tabs>
          <w:tab w:val="left" w:pos="510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94F8D">
        <w:rPr>
          <w:sz w:val="28"/>
          <w:szCs w:val="28"/>
        </w:rPr>
        <w:t xml:space="preserve">Во исполнение части 4 статьи 19 Федерального закона </w:t>
      </w:r>
      <w:r w:rsidRPr="00994F8D">
        <w:rPr>
          <w:sz w:val="28"/>
          <w:szCs w:val="28"/>
        </w:rPr>
        <w:br/>
        <w:t>от 5 апреля 2013 года № 44-ФЗ «О контрактной системе в сфере закупок товаров, работ, услуг для обеспечения государственных и муниципальных нужд», постановления Правительства Российской Федерации от 18 мая 2015 года № 476 «Об утверждении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исполнения», руководствуясь статьями      3</w:t>
      </w:r>
      <w:r>
        <w:rPr>
          <w:sz w:val="28"/>
          <w:szCs w:val="28"/>
        </w:rPr>
        <w:t>1</w:t>
      </w:r>
      <w:r w:rsidRPr="00994F8D">
        <w:rPr>
          <w:sz w:val="28"/>
          <w:szCs w:val="28"/>
        </w:rPr>
        <w:t>, 60, 6</w:t>
      </w:r>
      <w:r>
        <w:rPr>
          <w:sz w:val="28"/>
          <w:szCs w:val="28"/>
        </w:rPr>
        <w:t>6</w:t>
      </w:r>
      <w:r w:rsidRPr="00994F8D">
        <w:rPr>
          <w:sz w:val="28"/>
          <w:szCs w:val="28"/>
        </w:rPr>
        <w:t xml:space="preserve"> устава муниципального образования Тбилисский район,                       п о с т а н о в л я ю:</w:t>
      </w:r>
    </w:p>
    <w:p w:rsidR="009B063E" w:rsidRDefault="009B063E" w:rsidP="00D43FB6">
      <w:pPr>
        <w:numPr>
          <w:ilvl w:val="0"/>
          <w:numId w:val="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94F8D">
        <w:rPr>
          <w:sz w:val="28"/>
          <w:szCs w:val="28"/>
        </w:rPr>
        <w:t>Утвердить требования к порядку разработки и принятия правовых актов о нормировании в сфере закупок товаров, работ, услуг для обеспечения муниципальных нужд муниципального образования Тбилисский район, содержанию указанных актов и обеспечению их исполнения согласно приложению к настоящему постановлению.</w:t>
      </w:r>
    </w:p>
    <w:p w:rsidR="009B063E" w:rsidRPr="00994F8D" w:rsidRDefault="009B063E" w:rsidP="00D43FB6">
      <w:pPr>
        <w:numPr>
          <w:ilvl w:val="0"/>
          <w:numId w:val="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органам местного самоуправления сельских поселений Тбилисского района разработать и у</w:t>
      </w:r>
      <w:r w:rsidRPr="00994F8D">
        <w:rPr>
          <w:sz w:val="28"/>
          <w:szCs w:val="28"/>
        </w:rPr>
        <w:t>твердить</w:t>
      </w:r>
      <w:r>
        <w:rPr>
          <w:sz w:val="28"/>
          <w:szCs w:val="28"/>
        </w:rPr>
        <w:t xml:space="preserve"> аналогичные</w:t>
      </w:r>
      <w:r w:rsidRPr="00994F8D">
        <w:rPr>
          <w:sz w:val="28"/>
          <w:szCs w:val="28"/>
        </w:rPr>
        <w:t xml:space="preserve"> требования к порядку разработки и принятия правовых актов о нормировании в сфере закупок товаров, работ, услуг для обеспечения муниципальных нужд, содержанию указанных актов и обеспечению их исполнения.</w:t>
      </w:r>
    </w:p>
    <w:p w:rsidR="009B063E" w:rsidRPr="00994F8D" w:rsidRDefault="009B063E" w:rsidP="00D43FB6">
      <w:pPr>
        <w:numPr>
          <w:ilvl w:val="0"/>
          <w:numId w:val="2"/>
        </w:numPr>
        <w:tabs>
          <w:tab w:val="left" w:pos="0"/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94F8D">
        <w:rPr>
          <w:sz w:val="28"/>
          <w:szCs w:val="28"/>
        </w:rPr>
        <w:t>Отделу информатизации организационно-правового управления администрации муниципального образования Тбилисский район (Свиридов) обеспечить размещение настоящего постановления на официальном сайте администрации муниципального образования Тбилисский район в информационно-телекоммуникационной сети «Интернет».</w:t>
      </w:r>
    </w:p>
    <w:p w:rsidR="009B063E" w:rsidRPr="00994F8D" w:rsidRDefault="009B063E" w:rsidP="00D43F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94F8D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возложить на заместителя главы муниципального образования Тбилисский район, начальника финансового управления Т.А. Скриган.</w:t>
      </w:r>
    </w:p>
    <w:p w:rsidR="009B063E" w:rsidRPr="00994F8D" w:rsidRDefault="009B063E" w:rsidP="002B24EE">
      <w:pPr>
        <w:suppressAutoHyphens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994F8D">
        <w:rPr>
          <w:sz w:val="28"/>
          <w:szCs w:val="28"/>
        </w:rPr>
        <w:t>. Постановление вступает в силу с 1 января 2016 года.</w:t>
      </w:r>
    </w:p>
    <w:p w:rsidR="009B063E" w:rsidRPr="00994F8D" w:rsidRDefault="009B063E" w:rsidP="006A4C23">
      <w:pPr>
        <w:jc w:val="both"/>
        <w:rPr>
          <w:sz w:val="28"/>
          <w:szCs w:val="28"/>
        </w:rPr>
      </w:pPr>
    </w:p>
    <w:p w:rsidR="009B063E" w:rsidRDefault="009B063E" w:rsidP="003346B4">
      <w:pPr>
        <w:jc w:val="both"/>
        <w:rPr>
          <w:sz w:val="28"/>
          <w:szCs w:val="28"/>
        </w:rPr>
      </w:pPr>
    </w:p>
    <w:p w:rsidR="009B063E" w:rsidRPr="00994F8D" w:rsidRDefault="009B063E" w:rsidP="003346B4">
      <w:pPr>
        <w:jc w:val="both"/>
        <w:rPr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4927"/>
        <w:gridCol w:w="4927"/>
      </w:tblGrid>
      <w:tr w:rsidR="009B063E" w:rsidRPr="00994F8D">
        <w:tc>
          <w:tcPr>
            <w:tcW w:w="4927" w:type="dxa"/>
          </w:tcPr>
          <w:p w:rsidR="009B063E" w:rsidRPr="00994F8D" w:rsidRDefault="009B063E" w:rsidP="00A74B98">
            <w:pPr>
              <w:rPr>
                <w:sz w:val="28"/>
                <w:szCs w:val="28"/>
              </w:rPr>
            </w:pPr>
            <w:r w:rsidRPr="00994F8D">
              <w:rPr>
                <w:sz w:val="28"/>
                <w:szCs w:val="28"/>
              </w:rPr>
              <w:t>Глава муниципального образования Тбилисский район</w:t>
            </w:r>
          </w:p>
        </w:tc>
        <w:tc>
          <w:tcPr>
            <w:tcW w:w="4927" w:type="dxa"/>
            <w:vAlign w:val="bottom"/>
          </w:tcPr>
          <w:p w:rsidR="009B063E" w:rsidRPr="00994F8D" w:rsidRDefault="009B063E" w:rsidP="005B4184">
            <w:pPr>
              <w:jc w:val="right"/>
              <w:rPr>
                <w:sz w:val="28"/>
                <w:szCs w:val="28"/>
              </w:rPr>
            </w:pPr>
            <w:r w:rsidRPr="00994F8D">
              <w:rPr>
                <w:sz w:val="28"/>
                <w:szCs w:val="28"/>
              </w:rPr>
              <w:t>В.Б. Красноруцкий</w:t>
            </w:r>
          </w:p>
        </w:tc>
      </w:tr>
    </w:tbl>
    <w:p w:rsidR="009B063E" w:rsidRDefault="009B063E" w:rsidP="00A235F6">
      <w:pPr>
        <w:pStyle w:val="Title"/>
        <w:rPr>
          <w:rFonts w:ascii="Times New Roman" w:hAnsi="Times New Roman" w:cs="Times New Roman"/>
        </w:rPr>
      </w:pPr>
    </w:p>
    <w:p w:rsidR="009B063E" w:rsidRDefault="009B063E" w:rsidP="00A235F6">
      <w:pPr>
        <w:pStyle w:val="Title"/>
        <w:rPr>
          <w:rFonts w:ascii="Times New Roman" w:hAnsi="Times New Roman" w:cs="Times New Roman"/>
        </w:rPr>
      </w:pPr>
    </w:p>
    <w:p w:rsidR="009B063E" w:rsidRDefault="009B063E" w:rsidP="00A235F6">
      <w:pPr>
        <w:pStyle w:val="Title"/>
        <w:rPr>
          <w:rFonts w:ascii="Times New Roman" w:hAnsi="Times New Roman" w:cs="Times New Roman"/>
        </w:rPr>
      </w:pPr>
    </w:p>
    <w:p w:rsidR="009B063E" w:rsidRDefault="009B063E" w:rsidP="00A235F6">
      <w:pPr>
        <w:pStyle w:val="Title"/>
        <w:rPr>
          <w:rFonts w:ascii="Times New Roman" w:hAnsi="Times New Roman" w:cs="Times New Roman"/>
        </w:rPr>
      </w:pPr>
    </w:p>
    <w:p w:rsidR="009B063E" w:rsidRDefault="009B063E" w:rsidP="00A235F6">
      <w:pPr>
        <w:pStyle w:val="Title"/>
        <w:rPr>
          <w:rFonts w:ascii="Times New Roman" w:hAnsi="Times New Roman" w:cs="Times New Roman"/>
        </w:rPr>
      </w:pPr>
    </w:p>
    <w:p w:rsidR="009B063E" w:rsidRDefault="009B063E" w:rsidP="00A235F6">
      <w:pPr>
        <w:pStyle w:val="Title"/>
        <w:rPr>
          <w:rFonts w:ascii="Times New Roman" w:hAnsi="Times New Roman" w:cs="Times New Roman"/>
        </w:rPr>
      </w:pPr>
    </w:p>
    <w:p w:rsidR="009B063E" w:rsidRDefault="009B063E" w:rsidP="00A235F6">
      <w:pPr>
        <w:pStyle w:val="Title"/>
        <w:rPr>
          <w:rFonts w:ascii="Times New Roman" w:hAnsi="Times New Roman" w:cs="Times New Roman"/>
        </w:rPr>
      </w:pPr>
    </w:p>
    <w:p w:rsidR="009B063E" w:rsidRDefault="009B063E" w:rsidP="00A235F6">
      <w:pPr>
        <w:pStyle w:val="Title"/>
        <w:rPr>
          <w:rFonts w:ascii="Times New Roman" w:hAnsi="Times New Roman" w:cs="Times New Roman"/>
        </w:rPr>
      </w:pPr>
    </w:p>
    <w:p w:rsidR="009B063E" w:rsidRDefault="009B063E" w:rsidP="00A235F6">
      <w:pPr>
        <w:pStyle w:val="Title"/>
        <w:rPr>
          <w:rFonts w:ascii="Times New Roman" w:hAnsi="Times New Roman" w:cs="Times New Roman"/>
        </w:rPr>
      </w:pPr>
    </w:p>
    <w:p w:rsidR="009B063E" w:rsidRDefault="009B063E" w:rsidP="00A235F6">
      <w:pPr>
        <w:pStyle w:val="Title"/>
        <w:rPr>
          <w:rFonts w:ascii="Times New Roman" w:hAnsi="Times New Roman" w:cs="Times New Roman"/>
        </w:rPr>
      </w:pPr>
    </w:p>
    <w:p w:rsidR="009B063E" w:rsidRDefault="009B063E" w:rsidP="00A235F6">
      <w:pPr>
        <w:pStyle w:val="Title"/>
        <w:rPr>
          <w:rFonts w:ascii="Times New Roman" w:hAnsi="Times New Roman" w:cs="Times New Roman"/>
        </w:rPr>
      </w:pPr>
    </w:p>
    <w:p w:rsidR="009B063E" w:rsidRDefault="009B063E" w:rsidP="00A235F6">
      <w:pPr>
        <w:pStyle w:val="Title"/>
        <w:rPr>
          <w:rFonts w:ascii="Times New Roman" w:hAnsi="Times New Roman" w:cs="Times New Roman"/>
        </w:rPr>
      </w:pPr>
    </w:p>
    <w:p w:rsidR="009B063E" w:rsidRDefault="009B063E" w:rsidP="00A235F6">
      <w:pPr>
        <w:pStyle w:val="Title"/>
        <w:rPr>
          <w:rFonts w:ascii="Times New Roman" w:hAnsi="Times New Roman" w:cs="Times New Roman"/>
        </w:rPr>
      </w:pPr>
    </w:p>
    <w:p w:rsidR="009B063E" w:rsidRDefault="009B063E" w:rsidP="00A235F6">
      <w:pPr>
        <w:pStyle w:val="Title"/>
        <w:rPr>
          <w:rFonts w:ascii="Times New Roman" w:hAnsi="Times New Roman" w:cs="Times New Roman"/>
        </w:rPr>
      </w:pPr>
    </w:p>
    <w:p w:rsidR="009B063E" w:rsidRDefault="009B063E" w:rsidP="00A235F6">
      <w:pPr>
        <w:pStyle w:val="Title"/>
        <w:rPr>
          <w:rFonts w:ascii="Times New Roman" w:hAnsi="Times New Roman" w:cs="Times New Roman"/>
        </w:rPr>
      </w:pPr>
    </w:p>
    <w:p w:rsidR="009B063E" w:rsidRDefault="009B063E" w:rsidP="00A235F6">
      <w:pPr>
        <w:pStyle w:val="Title"/>
        <w:rPr>
          <w:rFonts w:ascii="Times New Roman" w:hAnsi="Times New Roman" w:cs="Times New Roman"/>
        </w:rPr>
      </w:pPr>
    </w:p>
    <w:p w:rsidR="009B063E" w:rsidRDefault="009B063E" w:rsidP="00A235F6">
      <w:pPr>
        <w:pStyle w:val="Title"/>
        <w:rPr>
          <w:rFonts w:ascii="Times New Roman" w:hAnsi="Times New Roman" w:cs="Times New Roman"/>
        </w:rPr>
      </w:pPr>
    </w:p>
    <w:p w:rsidR="009B063E" w:rsidRDefault="009B063E" w:rsidP="00A235F6">
      <w:pPr>
        <w:pStyle w:val="Title"/>
        <w:rPr>
          <w:rFonts w:ascii="Times New Roman" w:hAnsi="Times New Roman" w:cs="Times New Roman"/>
        </w:rPr>
      </w:pPr>
    </w:p>
    <w:p w:rsidR="009B063E" w:rsidRDefault="009B063E" w:rsidP="00A235F6">
      <w:pPr>
        <w:pStyle w:val="Title"/>
        <w:rPr>
          <w:rFonts w:ascii="Times New Roman" w:hAnsi="Times New Roman" w:cs="Times New Roman"/>
        </w:rPr>
      </w:pPr>
    </w:p>
    <w:p w:rsidR="009B063E" w:rsidRDefault="009B063E" w:rsidP="00A235F6">
      <w:pPr>
        <w:pStyle w:val="Title"/>
        <w:rPr>
          <w:rFonts w:ascii="Times New Roman" w:hAnsi="Times New Roman" w:cs="Times New Roman"/>
        </w:rPr>
      </w:pPr>
    </w:p>
    <w:p w:rsidR="009B063E" w:rsidRDefault="009B063E" w:rsidP="00A235F6">
      <w:pPr>
        <w:pStyle w:val="Title"/>
        <w:rPr>
          <w:rFonts w:ascii="Times New Roman" w:hAnsi="Times New Roman" w:cs="Times New Roman"/>
        </w:rPr>
      </w:pPr>
    </w:p>
    <w:p w:rsidR="009B063E" w:rsidRDefault="009B063E" w:rsidP="00A235F6">
      <w:pPr>
        <w:pStyle w:val="Title"/>
        <w:rPr>
          <w:rFonts w:ascii="Times New Roman" w:hAnsi="Times New Roman" w:cs="Times New Roman"/>
        </w:rPr>
      </w:pPr>
    </w:p>
    <w:p w:rsidR="009B063E" w:rsidRDefault="009B063E" w:rsidP="00A235F6">
      <w:pPr>
        <w:pStyle w:val="Title"/>
        <w:rPr>
          <w:rFonts w:ascii="Times New Roman" w:hAnsi="Times New Roman" w:cs="Times New Roman"/>
        </w:rPr>
      </w:pPr>
    </w:p>
    <w:p w:rsidR="009B063E" w:rsidRDefault="009B063E" w:rsidP="00A235F6">
      <w:pPr>
        <w:pStyle w:val="Title"/>
        <w:rPr>
          <w:rFonts w:ascii="Times New Roman" w:hAnsi="Times New Roman" w:cs="Times New Roman"/>
        </w:rPr>
      </w:pPr>
    </w:p>
    <w:p w:rsidR="009B063E" w:rsidRDefault="009B063E" w:rsidP="00A235F6">
      <w:pPr>
        <w:pStyle w:val="Title"/>
        <w:rPr>
          <w:rFonts w:ascii="Times New Roman" w:hAnsi="Times New Roman" w:cs="Times New Roman"/>
        </w:rPr>
      </w:pPr>
    </w:p>
    <w:p w:rsidR="009B063E" w:rsidRDefault="009B063E" w:rsidP="00A235F6">
      <w:pPr>
        <w:pStyle w:val="Title"/>
        <w:rPr>
          <w:rFonts w:ascii="Times New Roman" w:hAnsi="Times New Roman" w:cs="Times New Roman"/>
        </w:rPr>
      </w:pPr>
    </w:p>
    <w:p w:rsidR="009B063E" w:rsidRDefault="009B063E" w:rsidP="00A235F6">
      <w:pPr>
        <w:pStyle w:val="Title"/>
        <w:rPr>
          <w:rFonts w:ascii="Times New Roman" w:hAnsi="Times New Roman" w:cs="Times New Roman"/>
        </w:rPr>
      </w:pPr>
    </w:p>
    <w:p w:rsidR="009B063E" w:rsidRDefault="009B063E" w:rsidP="00A235F6">
      <w:pPr>
        <w:pStyle w:val="Title"/>
        <w:rPr>
          <w:rFonts w:ascii="Times New Roman" w:hAnsi="Times New Roman" w:cs="Times New Roman"/>
        </w:rPr>
      </w:pPr>
    </w:p>
    <w:p w:rsidR="009B063E" w:rsidRDefault="009B063E" w:rsidP="00A235F6">
      <w:pPr>
        <w:pStyle w:val="Title"/>
        <w:rPr>
          <w:rFonts w:ascii="Times New Roman" w:hAnsi="Times New Roman" w:cs="Times New Roman"/>
        </w:rPr>
      </w:pPr>
    </w:p>
    <w:p w:rsidR="009B063E" w:rsidRDefault="009B063E" w:rsidP="00A235F6">
      <w:pPr>
        <w:pStyle w:val="Title"/>
        <w:rPr>
          <w:rFonts w:ascii="Times New Roman" w:hAnsi="Times New Roman" w:cs="Times New Roman"/>
        </w:rPr>
      </w:pPr>
    </w:p>
    <w:p w:rsidR="009B063E" w:rsidRDefault="009B063E" w:rsidP="00A235F6">
      <w:pPr>
        <w:pStyle w:val="Title"/>
        <w:rPr>
          <w:rFonts w:ascii="Times New Roman" w:hAnsi="Times New Roman" w:cs="Times New Roman"/>
        </w:rPr>
      </w:pPr>
    </w:p>
    <w:p w:rsidR="009B063E" w:rsidRDefault="009B063E" w:rsidP="00A235F6">
      <w:pPr>
        <w:pStyle w:val="Title"/>
        <w:rPr>
          <w:rFonts w:ascii="Times New Roman" w:hAnsi="Times New Roman" w:cs="Times New Roman"/>
        </w:rPr>
      </w:pPr>
    </w:p>
    <w:p w:rsidR="009B063E" w:rsidRDefault="009B063E" w:rsidP="00A235F6">
      <w:pPr>
        <w:pStyle w:val="Title"/>
        <w:rPr>
          <w:rFonts w:ascii="Times New Roman" w:hAnsi="Times New Roman" w:cs="Times New Roman"/>
        </w:rPr>
      </w:pPr>
    </w:p>
    <w:p w:rsidR="009B063E" w:rsidRDefault="009B063E" w:rsidP="00A235F6">
      <w:pPr>
        <w:pStyle w:val="Title"/>
        <w:rPr>
          <w:rFonts w:ascii="Times New Roman" w:hAnsi="Times New Roman" w:cs="Times New Roman"/>
        </w:rPr>
      </w:pPr>
    </w:p>
    <w:p w:rsidR="009B063E" w:rsidRDefault="009B063E" w:rsidP="00A235F6">
      <w:pPr>
        <w:pStyle w:val="Title"/>
        <w:rPr>
          <w:rFonts w:ascii="Times New Roman" w:hAnsi="Times New Roman" w:cs="Times New Roman"/>
        </w:rPr>
      </w:pPr>
    </w:p>
    <w:p w:rsidR="009B063E" w:rsidRDefault="009B063E" w:rsidP="00A235F6">
      <w:pPr>
        <w:pStyle w:val="Title"/>
        <w:rPr>
          <w:rFonts w:ascii="Times New Roman" w:hAnsi="Times New Roman" w:cs="Times New Roman"/>
        </w:rPr>
      </w:pPr>
    </w:p>
    <w:p w:rsidR="009B063E" w:rsidRDefault="009B063E" w:rsidP="00A235F6">
      <w:pPr>
        <w:pStyle w:val="Title"/>
        <w:rPr>
          <w:rFonts w:ascii="Times New Roman" w:hAnsi="Times New Roman" w:cs="Times New Roman"/>
        </w:rPr>
      </w:pPr>
    </w:p>
    <w:p w:rsidR="009B063E" w:rsidRDefault="009B063E" w:rsidP="00A235F6">
      <w:pPr>
        <w:pStyle w:val="Title"/>
        <w:rPr>
          <w:rFonts w:ascii="Times New Roman" w:hAnsi="Times New Roman" w:cs="Times New Roman"/>
        </w:rPr>
      </w:pPr>
    </w:p>
    <w:p w:rsidR="009B063E" w:rsidRDefault="009B063E" w:rsidP="00A235F6">
      <w:pPr>
        <w:pStyle w:val="Title"/>
        <w:rPr>
          <w:rFonts w:ascii="Times New Roman" w:hAnsi="Times New Roman" w:cs="Times New Roman"/>
        </w:rPr>
      </w:pPr>
    </w:p>
    <w:p w:rsidR="009B063E" w:rsidRPr="00994F8D" w:rsidRDefault="009B063E" w:rsidP="00A235F6">
      <w:pPr>
        <w:pStyle w:val="Title"/>
        <w:rPr>
          <w:rFonts w:ascii="Times New Roman" w:hAnsi="Times New Roman" w:cs="Times New Roman"/>
        </w:rPr>
      </w:pPr>
      <w:bookmarkStart w:id="0" w:name="_GoBack"/>
      <w:bookmarkEnd w:id="0"/>
      <w:r w:rsidRPr="00994F8D">
        <w:rPr>
          <w:rFonts w:ascii="Times New Roman" w:hAnsi="Times New Roman" w:cs="Times New Roman"/>
        </w:rPr>
        <w:t>ЛИСТ СОГЛАСОВАНИЯ</w:t>
      </w:r>
    </w:p>
    <w:p w:rsidR="009B063E" w:rsidRPr="00994F8D" w:rsidRDefault="009B063E" w:rsidP="00A235F6">
      <w:pPr>
        <w:pStyle w:val="Title"/>
        <w:rPr>
          <w:rFonts w:ascii="Times New Roman" w:hAnsi="Times New Roman" w:cs="Times New Roman"/>
          <w:b w:val="0"/>
          <w:bCs w:val="0"/>
        </w:rPr>
      </w:pPr>
      <w:r w:rsidRPr="00994F8D">
        <w:rPr>
          <w:rFonts w:ascii="Times New Roman" w:hAnsi="Times New Roman" w:cs="Times New Roman"/>
          <w:b w:val="0"/>
          <w:bCs w:val="0"/>
        </w:rPr>
        <w:t>проекта постановления администрации муниципального образования</w:t>
      </w:r>
    </w:p>
    <w:p w:rsidR="009B063E" w:rsidRPr="00994F8D" w:rsidRDefault="009B063E" w:rsidP="00A235F6">
      <w:pPr>
        <w:pStyle w:val="Title"/>
        <w:rPr>
          <w:rFonts w:ascii="Times New Roman" w:hAnsi="Times New Roman" w:cs="Times New Roman"/>
          <w:b w:val="0"/>
          <w:bCs w:val="0"/>
        </w:rPr>
      </w:pPr>
      <w:r w:rsidRPr="00994F8D">
        <w:rPr>
          <w:rFonts w:ascii="Times New Roman" w:hAnsi="Times New Roman" w:cs="Times New Roman"/>
          <w:b w:val="0"/>
          <w:bCs w:val="0"/>
        </w:rPr>
        <w:t>Тбилисский район</w:t>
      </w:r>
    </w:p>
    <w:p w:rsidR="009B063E" w:rsidRPr="00994F8D" w:rsidRDefault="009B063E" w:rsidP="00A235F6">
      <w:pPr>
        <w:pStyle w:val="Title"/>
        <w:rPr>
          <w:rFonts w:ascii="Times New Roman" w:hAnsi="Times New Roman" w:cs="Times New Roman"/>
          <w:b w:val="0"/>
          <w:bCs w:val="0"/>
        </w:rPr>
      </w:pPr>
      <w:r w:rsidRPr="00994F8D">
        <w:rPr>
          <w:rFonts w:ascii="Times New Roman" w:hAnsi="Times New Roman" w:cs="Times New Roman"/>
          <w:b w:val="0"/>
          <w:bCs w:val="0"/>
        </w:rPr>
        <w:t>от ________________ № ______</w:t>
      </w:r>
    </w:p>
    <w:p w:rsidR="009B063E" w:rsidRPr="00994F8D" w:rsidRDefault="009B063E" w:rsidP="00A235F6">
      <w:pPr>
        <w:jc w:val="center"/>
        <w:rPr>
          <w:sz w:val="28"/>
          <w:szCs w:val="28"/>
        </w:rPr>
      </w:pPr>
      <w:r w:rsidRPr="00994F8D">
        <w:rPr>
          <w:sz w:val="28"/>
          <w:szCs w:val="28"/>
        </w:rPr>
        <w:t>«Об установлении требований к порядку разработки и принятия правовых актов о нормировании в сфере закупок товаров, работ, услуг для обеспечения муниципальных нужд муниципального образования Тбилисский район, содержанию указанных актов и обеспечению их исполнения»</w:t>
      </w:r>
    </w:p>
    <w:p w:rsidR="009B063E" w:rsidRPr="00994F8D" w:rsidRDefault="009B063E" w:rsidP="00A235F6">
      <w:pPr>
        <w:rPr>
          <w:sz w:val="28"/>
          <w:szCs w:val="28"/>
        </w:rPr>
      </w:pPr>
    </w:p>
    <w:p w:rsidR="009B063E" w:rsidRPr="00994F8D" w:rsidRDefault="009B063E" w:rsidP="00A235F6">
      <w:pPr>
        <w:rPr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4927"/>
        <w:gridCol w:w="4927"/>
      </w:tblGrid>
      <w:tr w:rsidR="009B063E" w:rsidRPr="00994F8D">
        <w:tc>
          <w:tcPr>
            <w:tcW w:w="4927" w:type="dxa"/>
          </w:tcPr>
          <w:p w:rsidR="009B063E" w:rsidRPr="00994F8D" w:rsidRDefault="009B063E">
            <w:pPr>
              <w:jc w:val="both"/>
              <w:rPr>
                <w:sz w:val="28"/>
                <w:szCs w:val="28"/>
              </w:rPr>
            </w:pPr>
            <w:r w:rsidRPr="00994F8D">
              <w:rPr>
                <w:sz w:val="28"/>
                <w:szCs w:val="28"/>
              </w:rPr>
              <w:t xml:space="preserve">Проект подготовлен и внесен: </w:t>
            </w:r>
          </w:p>
          <w:p w:rsidR="009B063E" w:rsidRPr="00994F8D" w:rsidRDefault="009B063E">
            <w:pPr>
              <w:rPr>
                <w:sz w:val="28"/>
                <w:szCs w:val="28"/>
              </w:rPr>
            </w:pPr>
            <w:r w:rsidRPr="00994F8D">
              <w:rPr>
                <w:sz w:val="28"/>
                <w:szCs w:val="28"/>
              </w:rPr>
              <w:t>Заместитель главы муниципального образования Тбилисский район, начальник финансового управления</w:t>
            </w:r>
          </w:p>
        </w:tc>
        <w:tc>
          <w:tcPr>
            <w:tcW w:w="4927" w:type="dxa"/>
            <w:vAlign w:val="bottom"/>
          </w:tcPr>
          <w:p w:rsidR="009B063E" w:rsidRPr="00994F8D" w:rsidRDefault="009B063E">
            <w:pPr>
              <w:jc w:val="right"/>
              <w:rPr>
                <w:sz w:val="28"/>
                <w:szCs w:val="28"/>
              </w:rPr>
            </w:pPr>
            <w:r w:rsidRPr="00994F8D">
              <w:rPr>
                <w:sz w:val="28"/>
                <w:szCs w:val="28"/>
              </w:rPr>
              <w:t>Т.А. Скриган</w:t>
            </w:r>
          </w:p>
        </w:tc>
      </w:tr>
      <w:tr w:rsidR="009B063E" w:rsidRPr="00994F8D">
        <w:tc>
          <w:tcPr>
            <w:tcW w:w="4927" w:type="dxa"/>
          </w:tcPr>
          <w:p w:rsidR="009B063E" w:rsidRPr="00994F8D" w:rsidRDefault="009B063E">
            <w:pPr>
              <w:rPr>
                <w:sz w:val="28"/>
                <w:szCs w:val="28"/>
              </w:rPr>
            </w:pPr>
          </w:p>
          <w:p w:rsidR="009B063E" w:rsidRPr="00994F8D" w:rsidRDefault="009B063E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9B063E" w:rsidRPr="00994F8D" w:rsidRDefault="009B063E">
            <w:pPr>
              <w:jc w:val="right"/>
              <w:rPr>
                <w:sz w:val="28"/>
                <w:szCs w:val="28"/>
              </w:rPr>
            </w:pPr>
          </w:p>
        </w:tc>
      </w:tr>
      <w:tr w:rsidR="009B063E" w:rsidRPr="00994F8D">
        <w:tc>
          <w:tcPr>
            <w:tcW w:w="4927" w:type="dxa"/>
          </w:tcPr>
          <w:p w:rsidR="009B063E" w:rsidRPr="00994F8D" w:rsidRDefault="009B063E">
            <w:pPr>
              <w:rPr>
                <w:sz w:val="28"/>
                <w:szCs w:val="28"/>
              </w:rPr>
            </w:pPr>
            <w:r w:rsidRPr="00994F8D">
              <w:rPr>
                <w:sz w:val="28"/>
                <w:szCs w:val="28"/>
              </w:rPr>
              <w:t xml:space="preserve">Проект согласован: </w:t>
            </w:r>
          </w:p>
        </w:tc>
        <w:tc>
          <w:tcPr>
            <w:tcW w:w="4927" w:type="dxa"/>
            <w:vAlign w:val="bottom"/>
          </w:tcPr>
          <w:p w:rsidR="009B063E" w:rsidRPr="00994F8D" w:rsidRDefault="009B063E">
            <w:pPr>
              <w:jc w:val="right"/>
              <w:rPr>
                <w:sz w:val="28"/>
                <w:szCs w:val="28"/>
              </w:rPr>
            </w:pPr>
          </w:p>
        </w:tc>
      </w:tr>
      <w:tr w:rsidR="009B063E" w:rsidRPr="00994F8D">
        <w:tc>
          <w:tcPr>
            <w:tcW w:w="4927" w:type="dxa"/>
          </w:tcPr>
          <w:p w:rsidR="009B063E" w:rsidRPr="00994F8D" w:rsidRDefault="009B06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муниципального образования Тбилисский район, начальник управления по ЖКХ, строительству и архитектуре</w:t>
            </w:r>
          </w:p>
        </w:tc>
        <w:tc>
          <w:tcPr>
            <w:tcW w:w="4927" w:type="dxa"/>
            <w:vAlign w:val="bottom"/>
          </w:tcPr>
          <w:p w:rsidR="009B063E" w:rsidRPr="00994F8D" w:rsidRDefault="009B06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В.С. Чередин</w:t>
            </w:r>
          </w:p>
        </w:tc>
      </w:tr>
      <w:tr w:rsidR="009B063E" w:rsidRPr="00994F8D">
        <w:tc>
          <w:tcPr>
            <w:tcW w:w="4927" w:type="dxa"/>
          </w:tcPr>
          <w:p w:rsidR="009B063E" w:rsidRPr="00994F8D" w:rsidRDefault="009B063E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9B063E" w:rsidRPr="00994F8D" w:rsidRDefault="009B063E">
            <w:pPr>
              <w:jc w:val="right"/>
              <w:rPr>
                <w:sz w:val="28"/>
                <w:szCs w:val="28"/>
              </w:rPr>
            </w:pPr>
          </w:p>
        </w:tc>
      </w:tr>
      <w:tr w:rsidR="009B063E" w:rsidRPr="00994F8D">
        <w:tc>
          <w:tcPr>
            <w:tcW w:w="4927" w:type="dxa"/>
          </w:tcPr>
          <w:p w:rsidR="009B063E" w:rsidRPr="00994F8D" w:rsidRDefault="009B06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сектором финансово-бюджетного контроля администрации муниципального образования Тбилисский район</w:t>
            </w:r>
          </w:p>
        </w:tc>
        <w:tc>
          <w:tcPr>
            <w:tcW w:w="4927" w:type="dxa"/>
            <w:vAlign w:val="bottom"/>
          </w:tcPr>
          <w:p w:rsidR="009B063E" w:rsidRPr="00994F8D" w:rsidRDefault="009B06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Соснина</w:t>
            </w:r>
          </w:p>
        </w:tc>
      </w:tr>
      <w:tr w:rsidR="009B063E" w:rsidRPr="00994F8D">
        <w:tc>
          <w:tcPr>
            <w:tcW w:w="4927" w:type="dxa"/>
          </w:tcPr>
          <w:p w:rsidR="009B063E" w:rsidRPr="00994F8D" w:rsidRDefault="009B063E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9B063E" w:rsidRPr="00994F8D" w:rsidRDefault="009B063E">
            <w:pPr>
              <w:jc w:val="right"/>
              <w:rPr>
                <w:sz w:val="28"/>
                <w:szCs w:val="28"/>
              </w:rPr>
            </w:pPr>
          </w:p>
        </w:tc>
      </w:tr>
      <w:tr w:rsidR="009B063E" w:rsidRPr="00994F8D">
        <w:tc>
          <w:tcPr>
            <w:tcW w:w="4927" w:type="dxa"/>
          </w:tcPr>
          <w:p w:rsidR="009B063E" w:rsidRPr="00994F8D" w:rsidRDefault="009B06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экономики администрации муниципального образования Тбилисский район</w:t>
            </w:r>
          </w:p>
        </w:tc>
        <w:tc>
          <w:tcPr>
            <w:tcW w:w="4927" w:type="dxa"/>
            <w:vAlign w:val="bottom"/>
          </w:tcPr>
          <w:p w:rsidR="009B063E" w:rsidRPr="00994F8D" w:rsidRDefault="009B06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А.А. Ерошенко</w:t>
            </w:r>
          </w:p>
        </w:tc>
      </w:tr>
      <w:tr w:rsidR="009B063E" w:rsidRPr="00994F8D">
        <w:tc>
          <w:tcPr>
            <w:tcW w:w="4927" w:type="dxa"/>
          </w:tcPr>
          <w:p w:rsidR="009B063E" w:rsidRDefault="009B063E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9B063E" w:rsidRDefault="009B063E">
            <w:pPr>
              <w:jc w:val="right"/>
              <w:rPr>
                <w:sz w:val="28"/>
                <w:szCs w:val="28"/>
              </w:rPr>
            </w:pPr>
          </w:p>
        </w:tc>
      </w:tr>
      <w:tr w:rsidR="009B063E" w:rsidRPr="00994F8D">
        <w:tc>
          <w:tcPr>
            <w:tcW w:w="4927" w:type="dxa"/>
          </w:tcPr>
          <w:p w:rsidR="009B063E" w:rsidRDefault="009B06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администрации муниципального образования Тбилисский район</w:t>
            </w:r>
          </w:p>
        </w:tc>
        <w:tc>
          <w:tcPr>
            <w:tcW w:w="4927" w:type="dxa"/>
            <w:vAlign w:val="bottom"/>
          </w:tcPr>
          <w:p w:rsidR="009B063E" w:rsidRDefault="009B06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О.Ю. Бобнева</w:t>
            </w:r>
          </w:p>
        </w:tc>
      </w:tr>
      <w:tr w:rsidR="009B063E" w:rsidRPr="00994F8D">
        <w:tc>
          <w:tcPr>
            <w:tcW w:w="4927" w:type="dxa"/>
          </w:tcPr>
          <w:p w:rsidR="009B063E" w:rsidRPr="00994F8D" w:rsidRDefault="009B063E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9B063E" w:rsidRPr="00994F8D" w:rsidRDefault="009B063E">
            <w:pPr>
              <w:jc w:val="right"/>
              <w:rPr>
                <w:sz w:val="28"/>
                <w:szCs w:val="28"/>
              </w:rPr>
            </w:pPr>
          </w:p>
        </w:tc>
      </w:tr>
      <w:tr w:rsidR="009B063E" w:rsidRPr="00994F8D">
        <w:tc>
          <w:tcPr>
            <w:tcW w:w="4927" w:type="dxa"/>
          </w:tcPr>
          <w:p w:rsidR="009B063E" w:rsidRPr="00994F8D" w:rsidRDefault="009B063E">
            <w:pPr>
              <w:rPr>
                <w:sz w:val="28"/>
                <w:szCs w:val="28"/>
              </w:rPr>
            </w:pPr>
            <w:r w:rsidRPr="00994F8D">
              <w:rPr>
                <w:sz w:val="28"/>
                <w:szCs w:val="28"/>
              </w:rPr>
              <w:t>Начальник отдела делопроизводства и организационно-кадровой работы</w:t>
            </w:r>
          </w:p>
          <w:p w:rsidR="009B063E" w:rsidRPr="00994F8D" w:rsidRDefault="009B063E">
            <w:pPr>
              <w:rPr>
                <w:sz w:val="28"/>
                <w:szCs w:val="28"/>
              </w:rPr>
            </w:pPr>
            <w:r w:rsidRPr="00994F8D">
              <w:rPr>
                <w:sz w:val="28"/>
                <w:szCs w:val="28"/>
              </w:rPr>
              <w:t xml:space="preserve">организационно-правового управления </w:t>
            </w:r>
          </w:p>
          <w:p w:rsidR="009B063E" w:rsidRPr="00994F8D" w:rsidRDefault="009B063E">
            <w:pPr>
              <w:rPr>
                <w:sz w:val="28"/>
                <w:szCs w:val="28"/>
              </w:rPr>
            </w:pPr>
            <w:r w:rsidRPr="00994F8D">
              <w:rPr>
                <w:sz w:val="28"/>
                <w:szCs w:val="28"/>
              </w:rPr>
              <w:t xml:space="preserve">администрации муниципального </w:t>
            </w:r>
          </w:p>
          <w:p w:rsidR="009B063E" w:rsidRPr="00994F8D" w:rsidRDefault="009B063E">
            <w:pPr>
              <w:rPr>
                <w:sz w:val="28"/>
                <w:szCs w:val="28"/>
              </w:rPr>
            </w:pPr>
            <w:r w:rsidRPr="00994F8D">
              <w:rPr>
                <w:sz w:val="28"/>
                <w:szCs w:val="28"/>
              </w:rPr>
              <w:t>образования Тбилисский район</w:t>
            </w:r>
          </w:p>
        </w:tc>
        <w:tc>
          <w:tcPr>
            <w:tcW w:w="4927" w:type="dxa"/>
            <w:vAlign w:val="bottom"/>
          </w:tcPr>
          <w:p w:rsidR="009B063E" w:rsidRPr="00994F8D" w:rsidRDefault="009B063E">
            <w:pPr>
              <w:jc w:val="right"/>
              <w:rPr>
                <w:sz w:val="28"/>
                <w:szCs w:val="28"/>
              </w:rPr>
            </w:pPr>
            <w:r w:rsidRPr="00994F8D">
              <w:rPr>
                <w:sz w:val="28"/>
                <w:szCs w:val="28"/>
              </w:rPr>
              <w:t>Н.Ф. Данилина</w:t>
            </w:r>
          </w:p>
        </w:tc>
      </w:tr>
      <w:tr w:rsidR="009B063E" w:rsidRPr="00994F8D">
        <w:tc>
          <w:tcPr>
            <w:tcW w:w="4927" w:type="dxa"/>
          </w:tcPr>
          <w:p w:rsidR="009B063E" w:rsidRPr="00994F8D" w:rsidRDefault="009B063E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9B063E" w:rsidRPr="00994F8D" w:rsidRDefault="009B063E">
            <w:pPr>
              <w:jc w:val="right"/>
              <w:rPr>
                <w:sz w:val="28"/>
                <w:szCs w:val="28"/>
              </w:rPr>
            </w:pPr>
          </w:p>
        </w:tc>
      </w:tr>
      <w:tr w:rsidR="009B063E" w:rsidRPr="00994F8D">
        <w:tc>
          <w:tcPr>
            <w:tcW w:w="4927" w:type="dxa"/>
          </w:tcPr>
          <w:p w:rsidR="009B063E" w:rsidRPr="00994F8D" w:rsidRDefault="009B063E">
            <w:pPr>
              <w:rPr>
                <w:sz w:val="28"/>
                <w:szCs w:val="28"/>
              </w:rPr>
            </w:pPr>
            <w:r w:rsidRPr="00994F8D">
              <w:rPr>
                <w:sz w:val="28"/>
                <w:szCs w:val="28"/>
              </w:rPr>
              <w:t xml:space="preserve">Начальник правового отдела </w:t>
            </w:r>
          </w:p>
          <w:p w:rsidR="009B063E" w:rsidRPr="00994F8D" w:rsidRDefault="009B063E">
            <w:pPr>
              <w:rPr>
                <w:sz w:val="28"/>
                <w:szCs w:val="28"/>
              </w:rPr>
            </w:pPr>
            <w:r w:rsidRPr="00994F8D">
              <w:rPr>
                <w:sz w:val="28"/>
                <w:szCs w:val="28"/>
              </w:rPr>
              <w:t xml:space="preserve">организационно-правового управления </w:t>
            </w:r>
          </w:p>
          <w:p w:rsidR="009B063E" w:rsidRPr="00994F8D" w:rsidRDefault="009B063E">
            <w:pPr>
              <w:rPr>
                <w:sz w:val="28"/>
                <w:szCs w:val="28"/>
              </w:rPr>
            </w:pPr>
            <w:r w:rsidRPr="00994F8D">
              <w:rPr>
                <w:sz w:val="28"/>
                <w:szCs w:val="28"/>
              </w:rPr>
              <w:t xml:space="preserve">администрации  муниципального </w:t>
            </w:r>
          </w:p>
          <w:p w:rsidR="009B063E" w:rsidRPr="00994F8D" w:rsidRDefault="009B063E">
            <w:pPr>
              <w:rPr>
                <w:sz w:val="28"/>
                <w:szCs w:val="28"/>
              </w:rPr>
            </w:pPr>
            <w:r w:rsidRPr="00994F8D">
              <w:rPr>
                <w:sz w:val="28"/>
                <w:szCs w:val="28"/>
              </w:rPr>
              <w:t>образования Тбилисский район</w:t>
            </w:r>
          </w:p>
        </w:tc>
        <w:tc>
          <w:tcPr>
            <w:tcW w:w="4927" w:type="dxa"/>
            <w:vAlign w:val="bottom"/>
          </w:tcPr>
          <w:p w:rsidR="009B063E" w:rsidRPr="00994F8D" w:rsidRDefault="009B063E">
            <w:pPr>
              <w:jc w:val="right"/>
              <w:rPr>
                <w:sz w:val="28"/>
                <w:szCs w:val="28"/>
              </w:rPr>
            </w:pPr>
            <w:r w:rsidRPr="00994F8D">
              <w:rPr>
                <w:sz w:val="28"/>
                <w:szCs w:val="28"/>
              </w:rPr>
              <w:t>Д.А. Чайко</w:t>
            </w:r>
          </w:p>
        </w:tc>
      </w:tr>
    </w:tbl>
    <w:p w:rsidR="009B063E" w:rsidRPr="00994F8D" w:rsidRDefault="009B063E" w:rsidP="0078210A">
      <w:pPr>
        <w:pStyle w:val="Title"/>
        <w:rPr>
          <w:rFonts w:ascii="Times New Roman" w:hAnsi="Times New Roman" w:cs="Times New Roman"/>
        </w:rPr>
      </w:pPr>
      <w:r w:rsidRPr="00994F8D">
        <w:rPr>
          <w:rFonts w:ascii="Times New Roman" w:hAnsi="Times New Roman" w:cs="Times New Roman"/>
        </w:rPr>
        <w:t>ЛИСТ СОГЛАСОВАНИЯ</w:t>
      </w:r>
    </w:p>
    <w:p w:rsidR="009B063E" w:rsidRPr="00994F8D" w:rsidRDefault="009B063E" w:rsidP="0078210A">
      <w:pPr>
        <w:pStyle w:val="Title"/>
        <w:rPr>
          <w:rFonts w:ascii="Times New Roman" w:hAnsi="Times New Roman" w:cs="Times New Roman"/>
          <w:b w:val="0"/>
          <w:bCs w:val="0"/>
        </w:rPr>
      </w:pPr>
      <w:r w:rsidRPr="00994F8D">
        <w:rPr>
          <w:rFonts w:ascii="Times New Roman" w:hAnsi="Times New Roman" w:cs="Times New Roman"/>
          <w:b w:val="0"/>
          <w:bCs w:val="0"/>
        </w:rPr>
        <w:t>проекта постановления администрации муниципального образования</w:t>
      </w:r>
    </w:p>
    <w:p w:rsidR="009B063E" w:rsidRPr="00994F8D" w:rsidRDefault="009B063E" w:rsidP="0078210A">
      <w:pPr>
        <w:pStyle w:val="Title"/>
        <w:rPr>
          <w:rFonts w:ascii="Times New Roman" w:hAnsi="Times New Roman" w:cs="Times New Roman"/>
          <w:b w:val="0"/>
          <w:bCs w:val="0"/>
        </w:rPr>
      </w:pPr>
      <w:r w:rsidRPr="00994F8D">
        <w:rPr>
          <w:rFonts w:ascii="Times New Roman" w:hAnsi="Times New Roman" w:cs="Times New Roman"/>
          <w:b w:val="0"/>
          <w:bCs w:val="0"/>
        </w:rPr>
        <w:t>Тбилисский район</w:t>
      </w:r>
    </w:p>
    <w:p w:rsidR="009B063E" w:rsidRPr="00994F8D" w:rsidRDefault="009B063E" w:rsidP="0078210A">
      <w:pPr>
        <w:pStyle w:val="Title"/>
        <w:rPr>
          <w:rFonts w:ascii="Times New Roman" w:hAnsi="Times New Roman" w:cs="Times New Roman"/>
          <w:b w:val="0"/>
          <w:bCs w:val="0"/>
        </w:rPr>
      </w:pPr>
      <w:r w:rsidRPr="00994F8D">
        <w:rPr>
          <w:rFonts w:ascii="Times New Roman" w:hAnsi="Times New Roman" w:cs="Times New Roman"/>
          <w:b w:val="0"/>
          <w:bCs w:val="0"/>
        </w:rPr>
        <w:t>от ________________ № ______</w:t>
      </w:r>
    </w:p>
    <w:p w:rsidR="009B063E" w:rsidRDefault="009B063E" w:rsidP="0078210A">
      <w:pPr>
        <w:jc w:val="center"/>
        <w:rPr>
          <w:sz w:val="28"/>
          <w:szCs w:val="28"/>
        </w:rPr>
      </w:pPr>
      <w:r w:rsidRPr="00994F8D">
        <w:rPr>
          <w:sz w:val="28"/>
          <w:szCs w:val="28"/>
        </w:rPr>
        <w:t>«Об установлении требований к порядку разработки и принятия правовых актов о нормировании в сфере закупок товаров, работ, услуг для обеспечения муниципальных нужд муниципального образования Тбилисский район, содержанию указанных актов и обеспечению их исполнения»</w:t>
      </w:r>
    </w:p>
    <w:p w:rsidR="009B063E" w:rsidRDefault="009B063E" w:rsidP="0078210A">
      <w:pPr>
        <w:jc w:val="center"/>
        <w:rPr>
          <w:sz w:val="28"/>
          <w:szCs w:val="28"/>
        </w:rPr>
      </w:pPr>
    </w:p>
    <w:p w:rsidR="009B063E" w:rsidRDefault="009B063E" w:rsidP="00A235F6">
      <w:pPr>
        <w:rPr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4927"/>
        <w:gridCol w:w="4927"/>
      </w:tblGrid>
      <w:tr w:rsidR="009B063E" w:rsidRPr="00994F8D" w:rsidTr="002B165B">
        <w:tc>
          <w:tcPr>
            <w:tcW w:w="4927" w:type="dxa"/>
          </w:tcPr>
          <w:p w:rsidR="009B063E" w:rsidRPr="00994F8D" w:rsidRDefault="009B063E" w:rsidP="002B165B">
            <w:pPr>
              <w:rPr>
                <w:sz w:val="28"/>
                <w:szCs w:val="28"/>
              </w:rPr>
            </w:pPr>
            <w:r w:rsidRPr="00994F8D">
              <w:rPr>
                <w:sz w:val="28"/>
                <w:szCs w:val="28"/>
              </w:rPr>
              <w:t>Заместитель главы муниципального образования Тбилисский район, начальник  организационно-правового</w:t>
            </w:r>
          </w:p>
          <w:p w:rsidR="009B063E" w:rsidRPr="00994F8D" w:rsidRDefault="009B063E" w:rsidP="002B165B">
            <w:pPr>
              <w:rPr>
                <w:sz w:val="28"/>
                <w:szCs w:val="28"/>
              </w:rPr>
            </w:pPr>
            <w:r w:rsidRPr="00994F8D">
              <w:rPr>
                <w:sz w:val="28"/>
                <w:szCs w:val="28"/>
              </w:rPr>
              <w:t>управления</w:t>
            </w:r>
          </w:p>
        </w:tc>
        <w:tc>
          <w:tcPr>
            <w:tcW w:w="4927" w:type="dxa"/>
            <w:vAlign w:val="bottom"/>
          </w:tcPr>
          <w:p w:rsidR="009B063E" w:rsidRPr="00994F8D" w:rsidRDefault="009B063E" w:rsidP="002B165B">
            <w:pPr>
              <w:jc w:val="right"/>
              <w:rPr>
                <w:sz w:val="28"/>
                <w:szCs w:val="28"/>
              </w:rPr>
            </w:pPr>
            <w:r w:rsidRPr="00994F8D">
              <w:rPr>
                <w:sz w:val="28"/>
                <w:szCs w:val="28"/>
              </w:rPr>
              <w:t>Н.Е. Плавко</w:t>
            </w:r>
          </w:p>
        </w:tc>
      </w:tr>
    </w:tbl>
    <w:p w:rsidR="009B063E" w:rsidRPr="00994F8D" w:rsidRDefault="009B063E" w:rsidP="00A235F6">
      <w:pPr>
        <w:rPr>
          <w:sz w:val="28"/>
          <w:szCs w:val="28"/>
        </w:rPr>
      </w:pPr>
    </w:p>
    <w:p w:rsidR="009B063E" w:rsidRPr="00994F8D" w:rsidRDefault="009B063E" w:rsidP="00A235F6">
      <w:pPr>
        <w:rPr>
          <w:sz w:val="28"/>
          <w:szCs w:val="28"/>
        </w:rPr>
      </w:pPr>
    </w:p>
    <w:p w:rsidR="009B063E" w:rsidRPr="00994F8D" w:rsidRDefault="009B063E" w:rsidP="003346B4">
      <w:pPr>
        <w:jc w:val="both"/>
        <w:rPr>
          <w:sz w:val="28"/>
          <w:szCs w:val="28"/>
        </w:rPr>
      </w:pPr>
    </w:p>
    <w:sectPr w:rsidR="009B063E" w:rsidRPr="00994F8D" w:rsidSect="003346B4">
      <w:headerReference w:type="default" r:id="rId8"/>
      <w:pgSz w:w="11906" w:h="16838"/>
      <w:pgMar w:top="1134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063E" w:rsidRDefault="009B063E">
      <w:r>
        <w:separator/>
      </w:r>
    </w:p>
  </w:endnote>
  <w:endnote w:type="continuationSeparator" w:id="1">
    <w:p w:rsidR="009B063E" w:rsidRDefault="009B06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063E" w:rsidRDefault="009B063E">
      <w:r>
        <w:separator/>
      </w:r>
    </w:p>
  </w:footnote>
  <w:footnote w:type="continuationSeparator" w:id="1">
    <w:p w:rsidR="009B063E" w:rsidRDefault="009B06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63E" w:rsidRPr="001E5B58" w:rsidRDefault="009B063E" w:rsidP="00C747A4">
    <w:pPr>
      <w:pStyle w:val="Header"/>
      <w:framePr w:wrap="auto" w:vAnchor="text" w:hAnchor="margin" w:xAlign="center" w:y="1"/>
      <w:rPr>
        <w:rStyle w:val="PageNumber"/>
        <w:sz w:val="28"/>
        <w:szCs w:val="28"/>
      </w:rPr>
    </w:pPr>
    <w:r w:rsidRPr="001E5B58">
      <w:rPr>
        <w:rStyle w:val="PageNumber"/>
        <w:sz w:val="28"/>
        <w:szCs w:val="28"/>
      </w:rPr>
      <w:fldChar w:fldCharType="begin"/>
    </w:r>
    <w:r w:rsidRPr="001E5B58">
      <w:rPr>
        <w:rStyle w:val="PageNumber"/>
        <w:sz w:val="28"/>
        <w:szCs w:val="28"/>
      </w:rPr>
      <w:instrText xml:space="preserve">PAGE  </w:instrText>
    </w:r>
    <w:r w:rsidRPr="001E5B58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2</w:t>
    </w:r>
    <w:r w:rsidRPr="001E5B58">
      <w:rPr>
        <w:rStyle w:val="PageNumber"/>
        <w:sz w:val="28"/>
        <w:szCs w:val="28"/>
      </w:rPr>
      <w:fldChar w:fldCharType="end"/>
    </w:r>
  </w:p>
  <w:p w:rsidR="009B063E" w:rsidRDefault="009B063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02E7AAE"/>
    <w:multiLevelType w:val="hybridMultilevel"/>
    <w:tmpl w:val="95B6D048"/>
    <w:lvl w:ilvl="0" w:tplc="F6D8882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05BC"/>
    <w:rsid w:val="0000662C"/>
    <w:rsid w:val="00006ACA"/>
    <w:rsid w:val="00016E2E"/>
    <w:rsid w:val="000303CB"/>
    <w:rsid w:val="000311C8"/>
    <w:rsid w:val="000631E8"/>
    <w:rsid w:val="000656C8"/>
    <w:rsid w:val="000761F5"/>
    <w:rsid w:val="0008420B"/>
    <w:rsid w:val="00087ECC"/>
    <w:rsid w:val="000A0272"/>
    <w:rsid w:val="000A3816"/>
    <w:rsid w:val="000B7BB0"/>
    <w:rsid w:val="000D7B35"/>
    <w:rsid w:val="000E3469"/>
    <w:rsid w:val="000F295E"/>
    <w:rsid w:val="000F5227"/>
    <w:rsid w:val="000F5FC6"/>
    <w:rsid w:val="00104249"/>
    <w:rsid w:val="00104BB9"/>
    <w:rsid w:val="0012106C"/>
    <w:rsid w:val="001216CB"/>
    <w:rsid w:val="001271A5"/>
    <w:rsid w:val="00130067"/>
    <w:rsid w:val="00136726"/>
    <w:rsid w:val="0014373A"/>
    <w:rsid w:val="00152AED"/>
    <w:rsid w:val="00154213"/>
    <w:rsid w:val="001558D5"/>
    <w:rsid w:val="001626AC"/>
    <w:rsid w:val="001677DE"/>
    <w:rsid w:val="00171B88"/>
    <w:rsid w:val="00172753"/>
    <w:rsid w:val="001A5E99"/>
    <w:rsid w:val="001C454B"/>
    <w:rsid w:val="001D3C2F"/>
    <w:rsid w:val="001E2A4D"/>
    <w:rsid w:val="001E5B58"/>
    <w:rsid w:val="001E7350"/>
    <w:rsid w:val="001F47AB"/>
    <w:rsid w:val="002106D0"/>
    <w:rsid w:val="00215E28"/>
    <w:rsid w:val="002312CA"/>
    <w:rsid w:val="00233010"/>
    <w:rsid w:val="0024100F"/>
    <w:rsid w:val="00250F69"/>
    <w:rsid w:val="00293F90"/>
    <w:rsid w:val="00296010"/>
    <w:rsid w:val="002B165B"/>
    <w:rsid w:val="002B24EE"/>
    <w:rsid w:val="002B647F"/>
    <w:rsid w:val="002C5543"/>
    <w:rsid w:val="002E11A4"/>
    <w:rsid w:val="002E437A"/>
    <w:rsid w:val="002F2428"/>
    <w:rsid w:val="002F4214"/>
    <w:rsid w:val="002F5536"/>
    <w:rsid w:val="002F5B35"/>
    <w:rsid w:val="002F5FC4"/>
    <w:rsid w:val="00302ABB"/>
    <w:rsid w:val="00305D74"/>
    <w:rsid w:val="00321E12"/>
    <w:rsid w:val="00327E9C"/>
    <w:rsid w:val="003346B4"/>
    <w:rsid w:val="003455CA"/>
    <w:rsid w:val="003533A6"/>
    <w:rsid w:val="0036040C"/>
    <w:rsid w:val="0036192D"/>
    <w:rsid w:val="00371B0D"/>
    <w:rsid w:val="003739EE"/>
    <w:rsid w:val="003A5967"/>
    <w:rsid w:val="003A7D40"/>
    <w:rsid w:val="003B2520"/>
    <w:rsid w:val="003B6189"/>
    <w:rsid w:val="003C691E"/>
    <w:rsid w:val="003C7197"/>
    <w:rsid w:val="003D1DCA"/>
    <w:rsid w:val="003D1DD7"/>
    <w:rsid w:val="003D3075"/>
    <w:rsid w:val="003E4B87"/>
    <w:rsid w:val="003F0605"/>
    <w:rsid w:val="00407B50"/>
    <w:rsid w:val="00414B1B"/>
    <w:rsid w:val="00417835"/>
    <w:rsid w:val="00423339"/>
    <w:rsid w:val="00436A2E"/>
    <w:rsid w:val="00436E38"/>
    <w:rsid w:val="0044206E"/>
    <w:rsid w:val="00442FBC"/>
    <w:rsid w:val="00456BC0"/>
    <w:rsid w:val="00461139"/>
    <w:rsid w:val="00474DE9"/>
    <w:rsid w:val="00480B23"/>
    <w:rsid w:val="004931ED"/>
    <w:rsid w:val="00496CE7"/>
    <w:rsid w:val="004A1D96"/>
    <w:rsid w:val="004B1198"/>
    <w:rsid w:val="004C0147"/>
    <w:rsid w:val="004C3EAA"/>
    <w:rsid w:val="004D7A33"/>
    <w:rsid w:val="004F1F66"/>
    <w:rsid w:val="004F379F"/>
    <w:rsid w:val="004F4808"/>
    <w:rsid w:val="004F7F10"/>
    <w:rsid w:val="005009C3"/>
    <w:rsid w:val="00500D87"/>
    <w:rsid w:val="00510278"/>
    <w:rsid w:val="0051205E"/>
    <w:rsid w:val="00524BE7"/>
    <w:rsid w:val="00532BB3"/>
    <w:rsid w:val="00532C05"/>
    <w:rsid w:val="00543700"/>
    <w:rsid w:val="00552FD4"/>
    <w:rsid w:val="005605BC"/>
    <w:rsid w:val="00560985"/>
    <w:rsid w:val="00566763"/>
    <w:rsid w:val="0056739D"/>
    <w:rsid w:val="00572319"/>
    <w:rsid w:val="00585FD9"/>
    <w:rsid w:val="00587D4A"/>
    <w:rsid w:val="00594B5D"/>
    <w:rsid w:val="005A4CA6"/>
    <w:rsid w:val="005B4184"/>
    <w:rsid w:val="005C4766"/>
    <w:rsid w:val="005D07C7"/>
    <w:rsid w:val="005D31C3"/>
    <w:rsid w:val="005F7272"/>
    <w:rsid w:val="005F7DE1"/>
    <w:rsid w:val="00604292"/>
    <w:rsid w:val="006224D0"/>
    <w:rsid w:val="0062585D"/>
    <w:rsid w:val="00630ECA"/>
    <w:rsid w:val="006406C5"/>
    <w:rsid w:val="00640BE1"/>
    <w:rsid w:val="006417A8"/>
    <w:rsid w:val="00653592"/>
    <w:rsid w:val="00665AC2"/>
    <w:rsid w:val="0066735D"/>
    <w:rsid w:val="00696AF6"/>
    <w:rsid w:val="006A3174"/>
    <w:rsid w:val="006A4C23"/>
    <w:rsid w:val="006C65C4"/>
    <w:rsid w:val="006D212A"/>
    <w:rsid w:val="006D5695"/>
    <w:rsid w:val="006E3907"/>
    <w:rsid w:val="006E6FD0"/>
    <w:rsid w:val="00702346"/>
    <w:rsid w:val="007155D2"/>
    <w:rsid w:val="0072129B"/>
    <w:rsid w:val="007240C2"/>
    <w:rsid w:val="00730736"/>
    <w:rsid w:val="00736344"/>
    <w:rsid w:val="00736EFF"/>
    <w:rsid w:val="007444C9"/>
    <w:rsid w:val="00773164"/>
    <w:rsid w:val="00774ADA"/>
    <w:rsid w:val="0078210A"/>
    <w:rsid w:val="00792768"/>
    <w:rsid w:val="00793AE0"/>
    <w:rsid w:val="007A35E9"/>
    <w:rsid w:val="007B1047"/>
    <w:rsid w:val="007B290A"/>
    <w:rsid w:val="007C61A9"/>
    <w:rsid w:val="007D3650"/>
    <w:rsid w:val="007F795C"/>
    <w:rsid w:val="00800065"/>
    <w:rsid w:val="0080497D"/>
    <w:rsid w:val="008166C3"/>
    <w:rsid w:val="0082103E"/>
    <w:rsid w:val="008228BF"/>
    <w:rsid w:val="008315DC"/>
    <w:rsid w:val="00832AC2"/>
    <w:rsid w:val="00837FB4"/>
    <w:rsid w:val="00857F4B"/>
    <w:rsid w:val="008615A7"/>
    <w:rsid w:val="008656FD"/>
    <w:rsid w:val="008A1177"/>
    <w:rsid w:val="008A20CC"/>
    <w:rsid w:val="008B68C3"/>
    <w:rsid w:val="008C46AB"/>
    <w:rsid w:val="008E1695"/>
    <w:rsid w:val="008E566A"/>
    <w:rsid w:val="008F2101"/>
    <w:rsid w:val="00900B52"/>
    <w:rsid w:val="00910C5C"/>
    <w:rsid w:val="0091559C"/>
    <w:rsid w:val="009233F4"/>
    <w:rsid w:val="00954897"/>
    <w:rsid w:val="00957F36"/>
    <w:rsid w:val="009636C0"/>
    <w:rsid w:val="009806DE"/>
    <w:rsid w:val="00991F82"/>
    <w:rsid w:val="00992AC4"/>
    <w:rsid w:val="00994F8D"/>
    <w:rsid w:val="00996D87"/>
    <w:rsid w:val="009A6DDB"/>
    <w:rsid w:val="009B063E"/>
    <w:rsid w:val="009B0F90"/>
    <w:rsid w:val="009B51D0"/>
    <w:rsid w:val="009F0763"/>
    <w:rsid w:val="00A03170"/>
    <w:rsid w:val="00A0474E"/>
    <w:rsid w:val="00A10671"/>
    <w:rsid w:val="00A177CA"/>
    <w:rsid w:val="00A20D02"/>
    <w:rsid w:val="00A235F6"/>
    <w:rsid w:val="00A27201"/>
    <w:rsid w:val="00A4625F"/>
    <w:rsid w:val="00A46473"/>
    <w:rsid w:val="00A47320"/>
    <w:rsid w:val="00A65EDF"/>
    <w:rsid w:val="00A70D2D"/>
    <w:rsid w:val="00A74B98"/>
    <w:rsid w:val="00A77152"/>
    <w:rsid w:val="00A93251"/>
    <w:rsid w:val="00A93B44"/>
    <w:rsid w:val="00A96B38"/>
    <w:rsid w:val="00A97335"/>
    <w:rsid w:val="00AB0EEA"/>
    <w:rsid w:val="00AB762D"/>
    <w:rsid w:val="00AC094F"/>
    <w:rsid w:val="00AC4997"/>
    <w:rsid w:val="00AC7AD1"/>
    <w:rsid w:val="00AF48DD"/>
    <w:rsid w:val="00B04963"/>
    <w:rsid w:val="00B04ABC"/>
    <w:rsid w:val="00B0505B"/>
    <w:rsid w:val="00B07322"/>
    <w:rsid w:val="00B14DDE"/>
    <w:rsid w:val="00B228D7"/>
    <w:rsid w:val="00B3159B"/>
    <w:rsid w:val="00B47CAB"/>
    <w:rsid w:val="00B72007"/>
    <w:rsid w:val="00B83F76"/>
    <w:rsid w:val="00BB64E3"/>
    <w:rsid w:val="00BE4D81"/>
    <w:rsid w:val="00BF0AB9"/>
    <w:rsid w:val="00BF21F1"/>
    <w:rsid w:val="00C13B60"/>
    <w:rsid w:val="00C565C5"/>
    <w:rsid w:val="00C6241C"/>
    <w:rsid w:val="00C65BC4"/>
    <w:rsid w:val="00C669C7"/>
    <w:rsid w:val="00C67B34"/>
    <w:rsid w:val="00C747A4"/>
    <w:rsid w:val="00C74A2E"/>
    <w:rsid w:val="00C824CB"/>
    <w:rsid w:val="00C9054A"/>
    <w:rsid w:val="00C95D2C"/>
    <w:rsid w:val="00CA22FB"/>
    <w:rsid w:val="00CA27D9"/>
    <w:rsid w:val="00CB19C8"/>
    <w:rsid w:val="00CB4FEF"/>
    <w:rsid w:val="00CB5C4B"/>
    <w:rsid w:val="00CC2DF4"/>
    <w:rsid w:val="00CC6AE2"/>
    <w:rsid w:val="00CD31EC"/>
    <w:rsid w:val="00D07B43"/>
    <w:rsid w:val="00D20F08"/>
    <w:rsid w:val="00D23D78"/>
    <w:rsid w:val="00D37A13"/>
    <w:rsid w:val="00D43FB6"/>
    <w:rsid w:val="00D54287"/>
    <w:rsid w:val="00D6117D"/>
    <w:rsid w:val="00D7282A"/>
    <w:rsid w:val="00D75CD3"/>
    <w:rsid w:val="00D85C84"/>
    <w:rsid w:val="00D90DCD"/>
    <w:rsid w:val="00D935A3"/>
    <w:rsid w:val="00DA10A1"/>
    <w:rsid w:val="00DB31D1"/>
    <w:rsid w:val="00DB5F07"/>
    <w:rsid w:val="00DC6D0A"/>
    <w:rsid w:val="00DF2CA3"/>
    <w:rsid w:val="00DF6B91"/>
    <w:rsid w:val="00E16C67"/>
    <w:rsid w:val="00E24663"/>
    <w:rsid w:val="00E3204C"/>
    <w:rsid w:val="00E32E9B"/>
    <w:rsid w:val="00E369C6"/>
    <w:rsid w:val="00E47719"/>
    <w:rsid w:val="00E7002A"/>
    <w:rsid w:val="00E76C69"/>
    <w:rsid w:val="00E81946"/>
    <w:rsid w:val="00E838CC"/>
    <w:rsid w:val="00E84A23"/>
    <w:rsid w:val="00E86B94"/>
    <w:rsid w:val="00E97DFD"/>
    <w:rsid w:val="00EA5E7E"/>
    <w:rsid w:val="00EB5479"/>
    <w:rsid w:val="00EB7FAF"/>
    <w:rsid w:val="00EC5F3E"/>
    <w:rsid w:val="00ED20B7"/>
    <w:rsid w:val="00F1038A"/>
    <w:rsid w:val="00F1104A"/>
    <w:rsid w:val="00F2200B"/>
    <w:rsid w:val="00F43C01"/>
    <w:rsid w:val="00F52D70"/>
    <w:rsid w:val="00F63DE8"/>
    <w:rsid w:val="00F67B13"/>
    <w:rsid w:val="00F74388"/>
    <w:rsid w:val="00F7486A"/>
    <w:rsid w:val="00F74BB0"/>
    <w:rsid w:val="00F77F88"/>
    <w:rsid w:val="00F81613"/>
    <w:rsid w:val="00F87D32"/>
    <w:rsid w:val="00F95EC2"/>
    <w:rsid w:val="00FA4C9E"/>
    <w:rsid w:val="00FC0823"/>
    <w:rsid w:val="00FC5352"/>
    <w:rsid w:val="00FC720A"/>
    <w:rsid w:val="00FD21E5"/>
    <w:rsid w:val="00FD2E52"/>
    <w:rsid w:val="00FD46AC"/>
    <w:rsid w:val="00FD60E6"/>
    <w:rsid w:val="00FE7436"/>
    <w:rsid w:val="00FF111A"/>
    <w:rsid w:val="00FF1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5BC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A93B44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93251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paragraph" w:customStyle="1" w:styleId="ConsPlusTitle">
    <w:name w:val="ConsPlusTitle"/>
    <w:uiPriority w:val="99"/>
    <w:rsid w:val="0012106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">
    <w:name w:val="Знак"/>
    <w:basedOn w:val="Normal"/>
    <w:uiPriority w:val="99"/>
    <w:rsid w:val="0012106C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3D3075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D07C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10C5C"/>
    <w:rPr>
      <w:sz w:val="24"/>
      <w:szCs w:val="24"/>
      <w:lang w:eastAsia="ar-SA" w:bidi="ar-SA"/>
    </w:rPr>
  </w:style>
  <w:style w:type="character" w:styleId="PageNumber">
    <w:name w:val="page number"/>
    <w:basedOn w:val="DefaultParagraphFont"/>
    <w:uiPriority w:val="99"/>
    <w:rsid w:val="005D07C7"/>
  </w:style>
  <w:style w:type="character" w:customStyle="1" w:styleId="a0">
    <w:name w:val="Гипертекстовая ссылка"/>
    <w:uiPriority w:val="99"/>
    <w:rsid w:val="00407B50"/>
    <w:rPr>
      <w:color w:val="auto"/>
    </w:rPr>
  </w:style>
  <w:style w:type="paragraph" w:styleId="Footer">
    <w:name w:val="footer"/>
    <w:basedOn w:val="Normal"/>
    <w:link w:val="FooterChar"/>
    <w:uiPriority w:val="99"/>
    <w:rsid w:val="001E5B5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91F82"/>
    <w:rPr>
      <w:sz w:val="24"/>
      <w:szCs w:val="24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E81946"/>
    <w:rPr>
      <w:sz w:val="2"/>
      <w:szCs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615A7"/>
    <w:rPr>
      <w:sz w:val="2"/>
      <w:szCs w:val="2"/>
      <w:lang w:eastAsia="ar-SA" w:bidi="ar-SA"/>
    </w:rPr>
  </w:style>
  <w:style w:type="character" w:customStyle="1" w:styleId="TitleChar">
    <w:name w:val="Title Char"/>
    <w:link w:val="Title"/>
    <w:uiPriority w:val="99"/>
    <w:locked/>
    <w:rsid w:val="00A235F6"/>
    <w:rPr>
      <w:rFonts w:ascii="Calibri" w:hAnsi="Calibri" w:cs="Calibri"/>
      <w:b/>
      <w:bCs/>
      <w:sz w:val="28"/>
      <w:szCs w:val="28"/>
      <w:lang w:val="ru-RU" w:eastAsia="ru-RU"/>
    </w:rPr>
  </w:style>
  <w:style w:type="paragraph" w:styleId="Title">
    <w:name w:val="Title"/>
    <w:basedOn w:val="Normal"/>
    <w:link w:val="TitleChar"/>
    <w:uiPriority w:val="99"/>
    <w:qFormat/>
    <w:locked/>
    <w:rsid w:val="00A235F6"/>
    <w:pPr>
      <w:suppressAutoHyphens w:val="0"/>
      <w:jc w:val="center"/>
    </w:pPr>
    <w:rPr>
      <w:rFonts w:ascii="Calibri" w:hAnsi="Calibri" w:cs="Calibri"/>
      <w:b/>
      <w:bCs/>
      <w:sz w:val="28"/>
      <w:szCs w:val="28"/>
      <w:lang w:eastAsia="ru-RU"/>
    </w:rPr>
  </w:style>
  <w:style w:type="character" w:customStyle="1" w:styleId="TitleChar1">
    <w:name w:val="Title Char1"/>
    <w:basedOn w:val="DefaultParagraphFont"/>
    <w:link w:val="Title"/>
    <w:uiPriority w:val="99"/>
    <w:locked/>
    <w:rsid w:val="00130067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paragraph" w:customStyle="1" w:styleId="ConsPlusNormal">
    <w:name w:val="ConsPlusNormal"/>
    <w:uiPriority w:val="99"/>
    <w:rsid w:val="00D43FB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41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7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</TotalTime>
  <Pages>4</Pages>
  <Words>625</Words>
  <Characters>3564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Положения о бюджетном процессе в </dc:title>
  <dc:subject/>
  <dc:creator>103</dc:creator>
  <cp:keywords/>
  <dc:description/>
  <cp:lastModifiedBy>103</cp:lastModifiedBy>
  <cp:revision>18</cp:revision>
  <cp:lastPrinted>2015-12-29T06:38:00Z</cp:lastPrinted>
  <dcterms:created xsi:type="dcterms:W3CDTF">2015-02-12T05:56:00Z</dcterms:created>
  <dcterms:modified xsi:type="dcterms:W3CDTF">2015-12-29T06:39:00Z</dcterms:modified>
</cp:coreProperties>
</file>